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E2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2C53E2" w:rsidRDefault="002C53E2" w:rsidP="0004391F">
      <w:pPr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</w:p>
    <w:p w:rsidR="002C53E2" w:rsidRDefault="002C53E2" w:rsidP="0004391F">
      <w:pPr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</w:p>
    <w:p w:rsidR="002C53E2" w:rsidRPr="00F81E9F" w:rsidRDefault="002C53E2" w:rsidP="0004391F">
      <w:pPr>
        <w:jc w:val="center"/>
        <w:rPr>
          <w:rFonts w:ascii="Times New Roman" w:hAnsi="Times New Roman"/>
          <w:b/>
          <w:bCs/>
          <w:color w:val="000000"/>
          <w:sz w:val="56"/>
          <w:szCs w:val="56"/>
        </w:rPr>
      </w:pPr>
      <w:r w:rsidRPr="00F81E9F">
        <w:rPr>
          <w:rFonts w:ascii="Times New Roman" w:hAnsi="Times New Roman"/>
          <w:b/>
          <w:bCs/>
          <w:color w:val="000000"/>
          <w:sz w:val="56"/>
          <w:szCs w:val="56"/>
        </w:rPr>
        <w:t>Конспект организованной образовательной деятельности</w:t>
      </w:r>
      <w:r w:rsidRPr="00F81E9F">
        <w:rPr>
          <w:rFonts w:ascii="Times New Roman" w:hAnsi="Times New Roman"/>
          <w:b/>
          <w:bCs/>
          <w:color w:val="000000"/>
          <w:sz w:val="36"/>
          <w:szCs w:val="36"/>
        </w:rPr>
        <w:t xml:space="preserve"> </w:t>
      </w:r>
      <w:r w:rsidRPr="00F81E9F">
        <w:rPr>
          <w:rFonts w:ascii="Times New Roman" w:hAnsi="Times New Roman"/>
          <w:b/>
          <w:bCs/>
          <w:color w:val="000000"/>
          <w:sz w:val="56"/>
          <w:szCs w:val="56"/>
        </w:rPr>
        <w:t>для детей подготовительной группы.</w:t>
      </w:r>
    </w:p>
    <w:p w:rsidR="002C53E2" w:rsidRPr="00F81E9F" w:rsidRDefault="002C53E2" w:rsidP="0004391F">
      <w:pPr>
        <w:rPr>
          <w:rFonts w:ascii="Times New Roman" w:hAnsi="Times New Roman"/>
          <w:b/>
          <w:bCs/>
          <w:color w:val="000000"/>
          <w:sz w:val="56"/>
          <w:szCs w:val="56"/>
        </w:rPr>
      </w:pPr>
    </w:p>
    <w:p w:rsidR="002C53E2" w:rsidRPr="00F81E9F" w:rsidRDefault="002C53E2" w:rsidP="0004391F">
      <w:pPr>
        <w:rPr>
          <w:rFonts w:ascii="Times New Roman" w:hAnsi="Times New Roman"/>
          <w:b/>
          <w:bCs/>
          <w:color w:val="000000"/>
          <w:sz w:val="72"/>
          <w:szCs w:val="72"/>
        </w:rPr>
      </w:pPr>
      <w:r w:rsidRPr="00F81E9F">
        <w:rPr>
          <w:rFonts w:ascii="Times New Roman" w:hAnsi="Times New Roman"/>
          <w:b/>
          <w:bCs/>
          <w:color w:val="000000"/>
          <w:sz w:val="56"/>
          <w:szCs w:val="56"/>
        </w:rPr>
        <w:t>Тема:</w:t>
      </w:r>
      <w:r w:rsidRPr="009A3C6E">
        <w:rPr>
          <w:rFonts w:ascii="Times New Roman" w:hAnsi="Times New Roman"/>
          <w:b/>
          <w:bCs/>
          <w:color w:val="000000"/>
          <w:sz w:val="36"/>
          <w:szCs w:val="36"/>
        </w:rPr>
        <w:t xml:space="preserve"> </w:t>
      </w:r>
      <w:r w:rsidRPr="00F81E9F">
        <w:rPr>
          <w:rFonts w:ascii="Times New Roman" w:hAnsi="Times New Roman"/>
          <w:b/>
          <w:bCs/>
          <w:color w:val="000000"/>
          <w:sz w:val="72"/>
          <w:szCs w:val="72"/>
        </w:rPr>
        <w:t xml:space="preserve">«Как жили славяне» </w:t>
      </w:r>
    </w:p>
    <w:p w:rsidR="002C53E2" w:rsidRDefault="002C53E2" w:rsidP="0004391F">
      <w:pPr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Default="002C53E2" w:rsidP="0004391F">
      <w:pPr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Default="002C53E2" w:rsidP="004D3D2E">
      <w:pPr>
        <w:spacing w:after="0" w:line="240" w:lineRule="auto"/>
        <w:rPr>
          <w:rFonts w:ascii="Times New Roman" w:hAnsi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</w:t>
      </w:r>
      <w:r w:rsidRPr="004D3D2E">
        <w:rPr>
          <w:rFonts w:ascii="Times New Roman" w:hAnsi="Times New Roman"/>
          <w:b/>
          <w:bCs/>
          <w:color w:val="000000"/>
          <w:sz w:val="40"/>
          <w:szCs w:val="40"/>
        </w:rPr>
        <w:t>Подготовили</w:t>
      </w:r>
      <w:r>
        <w:rPr>
          <w:rFonts w:ascii="Times New Roman" w:hAnsi="Times New Roman"/>
          <w:b/>
          <w:bCs/>
          <w:color w:val="000000"/>
          <w:sz w:val="40"/>
          <w:szCs w:val="40"/>
        </w:rPr>
        <w:t>:</w:t>
      </w:r>
    </w:p>
    <w:p w:rsidR="002C53E2" w:rsidRDefault="002C53E2" w:rsidP="004D3D2E">
      <w:pPr>
        <w:spacing w:after="0" w:line="240" w:lineRule="auto"/>
        <w:ind w:left="900" w:hanging="900"/>
        <w:rPr>
          <w:rFonts w:ascii="Times New Roman" w:hAnsi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b/>
          <w:bCs/>
          <w:color w:val="000000"/>
          <w:sz w:val="40"/>
          <w:szCs w:val="40"/>
        </w:rPr>
        <w:t xml:space="preserve">         </w:t>
      </w:r>
      <w:r>
        <w:rPr>
          <w:rFonts w:ascii="Times New Roman" w:hAnsi="Times New Roman"/>
          <w:b/>
          <w:bCs/>
          <w:color w:val="000000"/>
          <w:sz w:val="36"/>
          <w:szCs w:val="36"/>
        </w:rPr>
        <w:t>воспитатели  подготовительной к школе группы            «Капельки» МБДОУ № 1 «Красная шапочка»</w:t>
      </w:r>
    </w:p>
    <w:p w:rsidR="002C53E2" w:rsidRPr="004D3D2E" w:rsidRDefault="002C53E2" w:rsidP="004D3D2E">
      <w:pPr>
        <w:spacing w:after="0" w:line="240" w:lineRule="auto"/>
        <w:ind w:hanging="900"/>
        <w:rPr>
          <w:rFonts w:ascii="Times New Roman" w:hAnsi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      Обирина Л.П.,   Бармашова Т.И. </w:t>
      </w:r>
    </w:p>
    <w:p w:rsidR="002C53E2" w:rsidRDefault="002C53E2" w:rsidP="004D3D2E">
      <w:pPr>
        <w:spacing w:after="0" w:line="240" w:lineRule="auto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Default="002C53E2" w:rsidP="0004391F">
      <w:pPr>
        <w:ind w:left="142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          </w:t>
      </w:r>
    </w:p>
    <w:p w:rsidR="002C53E2" w:rsidRDefault="002C53E2" w:rsidP="0004391F">
      <w:pPr>
        <w:ind w:left="142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Default="002C53E2" w:rsidP="0004391F">
      <w:pPr>
        <w:ind w:left="142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Default="002C53E2" w:rsidP="0004391F">
      <w:pPr>
        <w:ind w:left="142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2C53E2" w:rsidRPr="00F81E9F" w:rsidRDefault="002C53E2" w:rsidP="004D3D2E">
      <w:pPr>
        <w:ind w:left="142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             п. Курагино</w:t>
      </w:r>
    </w:p>
    <w:p w:rsidR="002C53E2" w:rsidRDefault="002C53E2" w:rsidP="004D3D2E">
      <w:pPr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 xml:space="preserve">                                 20016год.</w:t>
      </w:r>
    </w:p>
    <w:p w:rsidR="002C53E2" w:rsidRPr="0004391F" w:rsidRDefault="002C53E2" w:rsidP="0004391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b/>
          <w:bCs/>
          <w:color w:val="000000"/>
          <w:sz w:val="36"/>
          <w:szCs w:val="36"/>
        </w:rPr>
        <w:t>Конспект организованной образовательной деятельности «Как жили славяне» для детей подготовительной группы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b/>
          <w:color w:val="000000"/>
          <w:sz w:val="28"/>
          <w:szCs w:val="28"/>
        </w:rPr>
        <w:t>Цель:</w:t>
      </w:r>
      <w:r w:rsidRPr="0004391F">
        <w:rPr>
          <w:rFonts w:ascii="Times New Roman" w:hAnsi="Times New Roman"/>
          <w:color w:val="000000"/>
          <w:sz w:val="28"/>
          <w:szCs w:val="28"/>
        </w:rPr>
        <w:t xml:space="preserve"> познакомить детей с образом жизни древних славян, формировать понимание слова «предки», понимание того, что Россия – страна с большой многовековой историей.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b/>
          <w:color w:val="000000"/>
          <w:sz w:val="28"/>
          <w:szCs w:val="28"/>
        </w:rPr>
        <w:t>Оборудование и материалы:</w:t>
      </w:r>
      <w:r w:rsidRPr="0004391F">
        <w:rPr>
          <w:rFonts w:ascii="Times New Roman" w:hAnsi="Times New Roman"/>
          <w:color w:val="000000"/>
          <w:sz w:val="28"/>
          <w:szCs w:val="28"/>
        </w:rPr>
        <w:t xml:space="preserve"> презентация «Как жили славяне»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b/>
          <w:color w:val="000000"/>
          <w:sz w:val="28"/>
          <w:szCs w:val="28"/>
        </w:rPr>
        <w:t>Ход:</w:t>
      </w:r>
      <w:r w:rsidRPr="0004391F">
        <w:rPr>
          <w:rFonts w:ascii="Times New Roman" w:hAnsi="Times New Roman"/>
          <w:b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color w:val="000000"/>
          <w:sz w:val="28"/>
          <w:szCs w:val="28"/>
        </w:rPr>
        <w:t>Воспитатель читает отрывок из стихотворения Дж. Родари «Всеобщая история».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Поначалу в жизни нашей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Было все не так, как надо.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Много сил вложили люди,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Чтобы сделать Землю садом.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Не было нигде тропинок,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Чтоб подняться в горы.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Без мостов речушки были,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Недоступны, словно море.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Не было нигде скамеек,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Чтоб присесть усталым.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Не найти нигде кроватей,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Ни большим, ни малым…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Были только у людей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Руки – только руки.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И трудится предок наш,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И не знал он скуки.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Style w:val="apple-converted-space"/>
          <w:rFonts w:ascii="Times New Roman" w:hAnsi="Times New Roman"/>
          <w:b/>
          <w:color w:val="000000"/>
          <w:sz w:val="40"/>
          <w:szCs w:val="40"/>
        </w:rPr>
        <w:t>1, 2, 3 слайд</w:t>
      </w:r>
      <w:r w:rsidRPr="0004391F">
        <w:rPr>
          <w:rFonts w:ascii="Times New Roman" w:hAnsi="Times New Roman"/>
          <w:b/>
          <w:color w:val="000000"/>
          <w:sz w:val="40"/>
          <w:szCs w:val="40"/>
        </w:rPr>
        <w:br/>
      </w:r>
      <w:r w:rsidRPr="0004391F">
        <w:rPr>
          <w:rFonts w:ascii="Times New Roman" w:hAnsi="Times New Roman"/>
          <w:b/>
          <w:color w:val="000000"/>
          <w:sz w:val="28"/>
          <w:szCs w:val="28"/>
        </w:rPr>
        <w:t>Воспитатель:</w:t>
      </w:r>
      <w:r w:rsidRPr="0004391F">
        <w:rPr>
          <w:rFonts w:ascii="Times New Roman" w:hAnsi="Times New Roman"/>
          <w:color w:val="000000"/>
          <w:sz w:val="28"/>
          <w:szCs w:val="28"/>
        </w:rPr>
        <w:t xml:space="preserve"> История нашей страны начинается в давние – давние времена, когда не было еще на Земле ни вас, дорогие дети, ни ваших родителей, ни ваших бабушек и дедушек, ни даже нашей страны России. Тогда селились в лесистых местах на берегах рек наши далекие предки.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b/>
          <w:color w:val="000000"/>
          <w:sz w:val="40"/>
          <w:szCs w:val="40"/>
        </w:rPr>
        <w:t>4 слайд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- Как вы думаете, кто такие предки? (Ответы детей.)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b/>
          <w:color w:val="000000"/>
          <w:sz w:val="40"/>
          <w:szCs w:val="40"/>
        </w:rPr>
        <w:t>5 слайд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40"/>
          <w:szCs w:val="40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Предки – это люди, которые жили на нашей земле много – много веков назад.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b/>
          <w:color w:val="000000"/>
          <w:sz w:val="40"/>
          <w:szCs w:val="40"/>
        </w:rPr>
        <w:t>6, 7  слайд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Лес давал людям дрова, пищу, а река – рыбу, воду. Не зря говорилось: «Возле леса жить – голодному не быть».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</w:rPr>
      </w:pPr>
    </w:p>
    <w:p w:rsidR="002C53E2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000000"/>
          <w:sz w:val="40"/>
          <w:szCs w:val="40"/>
        </w:rPr>
      </w:pP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8 слайд</w:t>
      </w:r>
    </w:p>
    <w:p w:rsidR="002C53E2" w:rsidRPr="0004391F" w:rsidRDefault="002C53E2" w:rsidP="00B47B72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Первыми поселились на территории русской земли наши предки – древние славяне. </w:t>
      </w:r>
      <w:r w:rsidRPr="0004391F">
        <w:rPr>
          <w:rFonts w:ascii="Times New Roman" w:hAnsi="Times New Roman"/>
          <w:sz w:val="28"/>
          <w:szCs w:val="28"/>
        </w:rPr>
        <w:t xml:space="preserve">Славяне – значит славные, хорошие люди, красивый и храбрый народ. 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9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Славяне – были сильными, мужественными людьми. Как они выглядели?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i/>
          <w:color w:val="000000"/>
          <w:sz w:val="28"/>
          <w:szCs w:val="28"/>
        </w:rPr>
        <w:t>Дети вместе с воспитателем описывают внешний вид древних славян: голубые глаза, светлые волосы, высокий рост.</w:t>
      </w:r>
      <w:r w:rsidRPr="0004391F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i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10, 11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Жили древние славяне в деревянных домах – срубах, которые строили из бревен, сообща, помогая друг другу.</w:t>
      </w:r>
      <w:r w:rsidRPr="0004391F">
        <w:rPr>
          <w:rFonts w:ascii="Times New Roman" w:hAnsi="Times New Roman"/>
          <w:sz w:val="28"/>
          <w:szCs w:val="28"/>
        </w:rPr>
        <w:t xml:space="preserve"> </w:t>
      </w:r>
      <w:r w:rsidRPr="0004391F">
        <w:rPr>
          <w:rFonts w:ascii="Times New Roman" w:hAnsi="Times New Roman"/>
          <w:color w:val="000000"/>
          <w:sz w:val="28"/>
          <w:szCs w:val="28"/>
        </w:rPr>
        <w:t xml:space="preserve"> Одному человеку было не справиться с тяжелыми бревнами. </w:t>
      </w:r>
      <w:r w:rsidRPr="0004391F">
        <w:rPr>
          <w:rFonts w:ascii="Times New Roman" w:hAnsi="Times New Roman"/>
          <w:sz w:val="28"/>
          <w:szCs w:val="28"/>
        </w:rPr>
        <w:t>А назывались эти дома избами.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12, 13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Да и не выжить было человеку в те далекие времена в одиночку. Нужно было защищаться и от диких животных, и от врагов, поэтому вокруг поселка строили высокую колючую изгородь – частокол.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14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 За то, что дома славян были из дерева, их поселения стали называть деревнями. 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15, 16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Мужчины занимались охотой и рыболовством, женщины собирали в лесу грибы, ягоды, лекарственные растения, ведь аптек тогда еще не было. 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17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Жили славяне большими группами – племенами.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18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Враги часто называли славян Русью. Поэтому и земли, на которых они поселились, стали со временем называть русскими землями.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19, 20 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Постепенно славяне стали осваивать скотоводство и земледелие. 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21, 22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Для этого они расчищали в лесу участки от деревьев, распахивали землю, сеяли зерно. Так славяне научились выращивать хлеб.   Много труда приходилось прикладывать древним славянам, чтобы вырастить хлеб. Только представьте, в те времена не было никакой техники и машин, которые помогали бы людям, все приходилось древним славянам делать вручную: пахать землю, сеять семена, собирать урожай, молоть зерно, печь хлеб. Вот какими трудолюбивыми были наши предки.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23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Не было в те далекие времена и магазинов, поэтому людям все приходилось делать самим.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- Как вы думаете, что было необходимо человеку для жизни в первую очередь? (Ответы детей.)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24, 25 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И одежду, и посуду, и обувь, и оружие для охоты – все славяне делали сами. Так появились первые ремесла и мастера, которые могли делать свое дело лучше других.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 xml:space="preserve"> 26 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Постепенно деревни разрастались, становились все больше и больше. Стали появляться первые города. 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27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Самым главным городом Древней Руси был Киев. Это был самый красивый и богатый город того времени. Слава о древнем Киеве разошлась далеко за его пределы.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28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 xml:space="preserve"> Правил тогда великий князь Ярослав Мудрый. Его не зря прозвали Мудрым. Ярослав был очень справедливым и умным человеком. Он заботился о своем народе, о защите государства от врагов. При Ярославе Мудром древнерусское государство стало расти и процветать. Русь стала одной из самых могучих стран того времени.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29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4391F">
        <w:rPr>
          <w:rFonts w:ascii="Times New Roman" w:hAnsi="Times New Roman"/>
          <w:color w:val="000000"/>
          <w:sz w:val="28"/>
          <w:szCs w:val="28"/>
        </w:rPr>
        <w:t>Ничего нет лучше, краше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Милой Родины твоей!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Оглянись на предков наших,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На героев прошлых дней.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Вспоминай их добрым словом –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Слава им, борцам суровым!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Слава нашей стороне!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Слава русской старине!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 w:rsidRPr="0004391F">
        <w:rPr>
          <w:rFonts w:ascii="Times New Roman" w:hAnsi="Times New Roman"/>
          <w:color w:val="000000"/>
          <w:sz w:val="28"/>
          <w:szCs w:val="28"/>
        </w:rPr>
        <w:t>Н. Кончаловский.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b/>
          <w:color w:val="000000"/>
          <w:sz w:val="40"/>
          <w:szCs w:val="40"/>
        </w:rPr>
      </w:pPr>
      <w:r w:rsidRPr="0004391F">
        <w:rPr>
          <w:rFonts w:ascii="Times New Roman" w:hAnsi="Times New Roman"/>
          <w:b/>
          <w:color w:val="000000"/>
          <w:sz w:val="40"/>
          <w:szCs w:val="40"/>
        </w:rPr>
        <w:t>30 слайд</w:t>
      </w:r>
    </w:p>
    <w:p w:rsidR="002C53E2" w:rsidRPr="0004391F" w:rsidRDefault="002C53E2" w:rsidP="00381E9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391F">
        <w:rPr>
          <w:rFonts w:ascii="Times New Roman" w:hAnsi="Times New Roman"/>
          <w:b/>
          <w:color w:val="000000"/>
          <w:sz w:val="28"/>
          <w:szCs w:val="28"/>
        </w:rPr>
        <w:t>Итог занятия</w:t>
      </w:r>
      <w:r w:rsidRPr="0004391F">
        <w:rPr>
          <w:rFonts w:ascii="Times New Roman" w:hAnsi="Times New Roman"/>
          <w:b/>
          <w:color w:val="000000"/>
          <w:sz w:val="28"/>
          <w:szCs w:val="28"/>
        </w:rPr>
        <w:br/>
        <w:t>Воспитатель.</w:t>
      </w:r>
      <w:r w:rsidRPr="0004391F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b/>
          <w:color w:val="000000"/>
          <w:sz w:val="28"/>
          <w:szCs w:val="28"/>
        </w:rPr>
        <w:br/>
      </w:r>
      <w:r w:rsidRPr="0004391F">
        <w:rPr>
          <w:rFonts w:ascii="Times New Roman" w:hAnsi="Times New Roman"/>
          <w:color w:val="000000"/>
          <w:sz w:val="28"/>
          <w:szCs w:val="28"/>
        </w:rPr>
        <w:t>- Кто такие предки?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-Как назывались наши предки?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- Как они жили? Чем занимались?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  <w:t>- Назовите самый главный город Древний Руси?</w:t>
      </w:r>
      <w:r w:rsidRPr="0004391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04391F">
        <w:rPr>
          <w:rFonts w:ascii="Times New Roman" w:hAnsi="Times New Roman"/>
          <w:color w:val="000000"/>
          <w:sz w:val="28"/>
          <w:szCs w:val="28"/>
        </w:rPr>
        <w:br/>
      </w:r>
    </w:p>
    <w:sectPr w:rsidR="002C53E2" w:rsidRPr="0004391F" w:rsidSect="0092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B6D"/>
    <w:rsid w:val="0004391F"/>
    <w:rsid w:val="00254F97"/>
    <w:rsid w:val="002C53E2"/>
    <w:rsid w:val="00357D86"/>
    <w:rsid w:val="00381E9B"/>
    <w:rsid w:val="003B5F2D"/>
    <w:rsid w:val="004D3D2E"/>
    <w:rsid w:val="005518C4"/>
    <w:rsid w:val="00611BF1"/>
    <w:rsid w:val="00635E9E"/>
    <w:rsid w:val="00751407"/>
    <w:rsid w:val="0092728C"/>
    <w:rsid w:val="009A3C6E"/>
    <w:rsid w:val="00A63FD0"/>
    <w:rsid w:val="00AE7CF1"/>
    <w:rsid w:val="00B47B72"/>
    <w:rsid w:val="00C45B6D"/>
    <w:rsid w:val="00D95EBA"/>
    <w:rsid w:val="00E0738D"/>
    <w:rsid w:val="00E92C8C"/>
    <w:rsid w:val="00F469CB"/>
    <w:rsid w:val="00F8001E"/>
    <w:rsid w:val="00F8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28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45B6D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C45B6D"/>
    <w:rPr>
      <w:rFonts w:cs="Times New Roman"/>
    </w:rPr>
  </w:style>
  <w:style w:type="paragraph" w:styleId="NormalWeb">
    <w:name w:val="Normal (Web)"/>
    <w:basedOn w:val="Normal"/>
    <w:uiPriority w:val="99"/>
    <w:semiHidden/>
    <w:rsid w:val="00B47B72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5</Pages>
  <Words>726</Words>
  <Characters>4144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esb600</cp:lastModifiedBy>
  <cp:revision>7</cp:revision>
  <cp:lastPrinted>2016-04-08T01:28:00Z</cp:lastPrinted>
  <dcterms:created xsi:type="dcterms:W3CDTF">2016-02-01T15:19:00Z</dcterms:created>
  <dcterms:modified xsi:type="dcterms:W3CDTF">2016-04-08T01:29:00Z</dcterms:modified>
</cp:coreProperties>
</file>